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Brent West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Brent West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Brent West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Brent West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Brent West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Brent West are estimated to have a score of 1-2 on the PGSI (low-risk gambling), whilst </w:t>
      </w:r>
      <w:r w:rsidRPr="00773DF7">
        <w:rPr>
          <w:rFonts w:ascii="Libre Franklin Light" w:hAnsi="Libre Franklin Light" w:cs="Calibri Light"/>
          <w:b/>
          <w:bCs/>
          <w:color w:val="C45911" w:themeColor="accent2" w:themeShade="BF"/>
        </w:rPr>
        <w:t xml:space="preserve">7.1%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61.2% </w:t>
      </w:r>
      <w:r w:rsidRPr="004747BF">
        <w:rPr>
          <w:rFonts w:ascii="Libre Franklin Light" w:eastAsia="Times New Roman" w:hAnsi="Libre Franklin Light" w:cs="Calibri Light"/>
        </w:rPr>
        <w:t xml:space="preserve">of those respondents classified as PGSI 8+ in Brent West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Brent West is estimated to be </w:t>
      </w:r>
      <w:r w:rsidRPr="00773DF7">
        <w:rPr>
          <w:rFonts w:ascii="Libre Franklin Light" w:eastAsia="Times New Roman" w:hAnsi="Libre Franklin Light" w:cs="Calibri Light"/>
          <w:b/>
          <w:bCs/>
          <w:color w:val="C45911" w:themeColor="accent2" w:themeShade="BF"/>
        </w:rPr>
        <w:t xml:space="preserve">£3,788,729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Brent West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18.2%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Brent West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Brent West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Brent West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rent We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Brent West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rent We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Brent West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18.2%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40.6%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Brent West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61.2%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rent We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Brent West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14.1%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27.5%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Brent West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Brent West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54.2%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Brent West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Brent West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Brent West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£3,788,729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Brent West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£61,712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£1,276,243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£91,425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£25,713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£47,141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£2,286,495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£3,788,729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Brent West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Brent West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29.4%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Brent West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27.5%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Brent West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74.4%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Brent West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Brent West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Brent West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29.4%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Brent West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27.5%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Brent West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74.4%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Brent West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Brent West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Brent West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4793331-CB6F-4542-AE9D-1BD233D42A6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